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3C261D" w:rsidRDefault="003C261D" w:rsidP="003C261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>
              <w:t xml:space="preserve"> </w:t>
            </w:r>
            <w:r w:rsidRPr="003C261D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ΚΑΤΑΨΥΚΤΗΣ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3C26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3C26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Όρθιος καταψύκτης, καθαρή χωρητικότητα 146 </w:t>
            </w:r>
            <w:proofErr w:type="spellStart"/>
            <w:r w:rsidRPr="003C26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lt</w:t>
            </w:r>
            <w:proofErr w:type="spellEnd"/>
            <w:r w:rsidRPr="003C26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διαστάσεις 125×54,5×56,6 </w:t>
            </w:r>
            <w:proofErr w:type="spellStart"/>
            <w:r w:rsidRPr="003C261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3C26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3C261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3C261D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BCDCB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B4E96195</Template>
  <TotalTime>0</TotalTime>
  <Pages>1</Pages>
  <Words>39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2025-12-01T12:54:00Z</dcterms:created>
  <dcterms:modified xsi:type="dcterms:W3CDTF">2025-12-01T12:54:00Z</dcterms:modified>
</cp:coreProperties>
</file>